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0A8728D6" w14:textId="2B898499" w:rsidR="004F7B72" w:rsidRDefault="00EE4280" w:rsidP="004F7B72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BE7434">
        <w:t>12</w:t>
      </w:r>
      <w:r w:rsidRPr="00EE4280">
        <w:t>/202</w:t>
      </w:r>
      <w:r w:rsidR="00A84260">
        <w:t>5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BE7434" w:rsidRPr="00BE7434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443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438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443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443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443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DFAF" w14:textId="77777777" w:rsidR="00A85D39" w:rsidRDefault="00A85D39">
      <w:r>
        <w:separator/>
      </w:r>
    </w:p>
  </w:endnote>
  <w:endnote w:type="continuationSeparator" w:id="0">
    <w:p w14:paraId="1BF7C6FD" w14:textId="77777777" w:rsidR="00A85D39" w:rsidRDefault="00A8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ED761" w14:textId="77777777" w:rsidR="00A85D39" w:rsidRDefault="00A85D39">
      <w:r>
        <w:separator/>
      </w:r>
    </w:p>
  </w:footnote>
  <w:footnote w:type="continuationSeparator" w:id="0">
    <w:p w14:paraId="21CAA13B" w14:textId="77777777" w:rsidR="00A85D39" w:rsidRDefault="00A85D39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03262B2F" w:rsidR="00B745D6" w:rsidRPr="008F3500" w:rsidRDefault="007B25F8" w:rsidP="003439C8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0" relativeHeight="251661312" behindDoc="0" locked="0" layoutInCell="1" allowOverlap="1" wp14:anchorId="56AF62FE" wp14:editId="6E874FA0">
          <wp:simplePos x="0" y="0"/>
          <wp:positionH relativeFrom="margin">
            <wp:posOffset>3357880</wp:posOffset>
          </wp:positionH>
          <wp:positionV relativeFrom="margin">
            <wp:posOffset>-838835</wp:posOffset>
          </wp:positionV>
          <wp:extent cx="2167890" cy="686435"/>
          <wp:effectExtent l="0" t="0" r="3810" b="0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216789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041C00DC" w14:textId="5478AE2C" w:rsidR="00B745D6" w:rsidRPr="008A4089" w:rsidRDefault="00B745D6" w:rsidP="007B25F8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jc w:val="lef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08E8C4B8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EFE22E8" w14:textId="77777777" w:rsidR="007B25F8" w:rsidRPr="00CC61FD" w:rsidRDefault="007B25F8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386D"/>
    <w:rsid w:val="0013402B"/>
    <w:rsid w:val="001357B2"/>
    <w:rsid w:val="0014300A"/>
    <w:rsid w:val="001703AD"/>
    <w:rsid w:val="00172251"/>
    <w:rsid w:val="001908E4"/>
    <w:rsid w:val="00191BF9"/>
    <w:rsid w:val="00193491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C732C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39C8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7B72"/>
    <w:rsid w:val="00502E41"/>
    <w:rsid w:val="00515635"/>
    <w:rsid w:val="005207C8"/>
    <w:rsid w:val="00523F1D"/>
    <w:rsid w:val="00526246"/>
    <w:rsid w:val="0053219A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126D7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B25F8"/>
    <w:rsid w:val="007C14BC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577E0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4260"/>
    <w:rsid w:val="00A85D39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745"/>
    <w:rsid w:val="00B94E40"/>
    <w:rsid w:val="00BA0B65"/>
    <w:rsid w:val="00BA47FD"/>
    <w:rsid w:val="00BB1FA0"/>
    <w:rsid w:val="00BB6439"/>
    <w:rsid w:val="00BB77B0"/>
    <w:rsid w:val="00BD4B72"/>
    <w:rsid w:val="00BE42F8"/>
    <w:rsid w:val="00BE4768"/>
    <w:rsid w:val="00BE7434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BEC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266A"/>
    <w:rsid w:val="00EC64EB"/>
    <w:rsid w:val="00ED5F76"/>
    <w:rsid w:val="00ED6763"/>
    <w:rsid w:val="00EE4280"/>
    <w:rsid w:val="00EF7E59"/>
    <w:rsid w:val="00F02861"/>
    <w:rsid w:val="00F07735"/>
    <w:rsid w:val="00F203B3"/>
    <w:rsid w:val="00F21B57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1077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44</cp:revision>
  <cp:lastPrinted>2014-11-11T11:21:00Z</cp:lastPrinted>
  <dcterms:created xsi:type="dcterms:W3CDTF">2023-07-13T12:48:00Z</dcterms:created>
  <dcterms:modified xsi:type="dcterms:W3CDTF">2025-06-06T11:01:00Z</dcterms:modified>
</cp:coreProperties>
</file>